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/>
    <w:p/>
    <w:p>
      <w:r>
        <w:t>[LCN:ClNameCon#01]</w:t>
      </w:r>
    </w:p>
    <w:p>
      <w:r>
        <w:t>[CNT:Name]</w:t>
      </w:r>
    </w:p>
    <w:p>
      <w:r>
        <w:t>[CNT:Address]</w:t>
      </w:r>
    </w:p>
    <w:p/>
    <w:p/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hideMark/>
          </w:tcPr>
          <w:p>
            <w:r>
              <w:t xml:space="preserve">Re: </w:t>
            </w:r>
          </w:p>
        </w:tc>
        <w:tc>
          <w:tcPr>
            <w:tcW w:w="8144" w:type="dxa"/>
            <w:hideMark/>
          </w:tcPr>
          <w:p>
            <w:r>
              <w:t>[CAN:Name.Plaintiff#@&amp;] v [CAN:Name.Defendant#@&amp;]</w:t>
            </w:r>
          </w:p>
        </w:tc>
      </w:tr>
    </w:tbl>
    <w:p>
      <w:pPr>
        <w:rPr>
          <w:b/>
        </w:rPr>
      </w:pPr>
      <w:r>
        <w:tab/>
        <w:t xml:space="preserve">      </w:t>
      </w:r>
      <w:r>
        <w:rPr>
          <w:b/>
        </w:rPr>
        <w:t>Record No: [CSM:CsPlaintNo]</w:t>
      </w:r>
    </w:p>
    <w:p/>
    <w:p/>
    <w:p>
      <w:r>
        <w:t>Dear [LCN:ClSalute#01],</w:t>
      </w:r>
    </w:p>
    <w:p/>
    <w:p>
      <w:r>
        <w:t>I still await receipt of Replies to Particulars.  I am in the process of issuing a Motion seeking an Order compelling the Plaintiff to furnish said replies.</w:t>
      </w:r>
    </w:p>
    <w:p/>
    <w:p>
      <w:r>
        <w:t>I will let you have a note of the return date for the Motion in due course.</w:t>
      </w:r>
    </w:p>
    <w:p/>
    <w:p/>
    <w:p>
      <w:r>
        <w:t>Yours sincerely,</w:t>
      </w:r>
    </w:p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2268" w:right="1134" w:bottom="2268" w:left="1140" w:header="1021" w:footer="624" w:gutter="0"/>
      <w:paperSrc w:first="3" w:other="2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2035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28DF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C2E83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0486E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BA48B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287B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C81F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0CA8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F058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C5647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1" w15:restartNumberingAfterBreak="0">
    <w:nsid w:val="2EAA7E25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3E306FB5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21A290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9C421246-B99E-46AE-859D-42DC05150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0</TotalTime>
  <Pages>1</Pages>
  <Words>77</Words>
  <Characters>444</Characters>
  <Application>Microsoft Office Word</Application>
  <DocSecurity>0</DocSecurity>
  <PresentationFormat/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520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6</cp:revision>
  <cp:lastPrinted>2013-12-04T09:39:00Z</cp:lastPrinted>
  <dcterms:created xsi:type="dcterms:W3CDTF">2019-12-06T15:11:00Z</dcterms:created>
  <dcterms:modified xsi:type="dcterms:W3CDTF">2020-07-02T11:07:00Z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